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395FBE9F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DC1564">
        <w:rPr>
          <w:b/>
          <w:color w:val="FF5200" w:themeColor="accent2"/>
          <w:sz w:val="36"/>
          <w:szCs w:val="36"/>
        </w:rPr>
        <w:t>„</w:t>
      </w:r>
      <w:r w:rsidR="00DC1564" w:rsidRPr="00DC1564">
        <w:rPr>
          <w:b/>
          <w:color w:val="FF5200" w:themeColor="accent2"/>
          <w:sz w:val="36"/>
          <w:szCs w:val="36"/>
        </w:rPr>
        <w:t xml:space="preserve">Firemní označení služebních vozidel SŽ </w:t>
      </w:r>
      <w:r w:rsidR="00476FCF" w:rsidRPr="00DC1564">
        <w:rPr>
          <w:b/>
          <w:color w:val="FF5200" w:themeColor="accent2"/>
          <w:sz w:val="36"/>
          <w:szCs w:val="36"/>
        </w:rPr>
        <w:t>2026–2030</w:t>
      </w:r>
      <w:r w:rsidR="0031280B" w:rsidRPr="00DC1564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</w:t>
      </w:r>
      <w:r w:rsidR="000128D4" w:rsidRPr="008E6CE7">
        <w:rPr>
          <w:b/>
          <w:color w:val="FF5200" w:themeColor="accent2"/>
          <w:sz w:val="36"/>
          <w:szCs w:val="36"/>
        </w:rPr>
        <w:t xml:space="preserve">pod </w:t>
      </w:r>
      <w:r w:rsidR="000128D4" w:rsidRPr="008E6CE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8E6CE7" w:rsidRPr="008E6CE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91859</w:t>
      </w:r>
      <w:r w:rsidR="00DC1564" w:rsidRPr="008E6CE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57C01BBC" w14:textId="3307E363" w:rsidR="00DC1564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5161523" w:history="1">
            <w:r w:rsidR="00DC1564" w:rsidRPr="00E10E43">
              <w:rPr>
                <w:rStyle w:val="Hypertextovodkaz"/>
                <w:noProof/>
              </w:rPr>
              <w:t>Kapitola 1.</w:t>
            </w:r>
            <w:r w:rsidR="00DC156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DC1564" w:rsidRPr="00E10E43">
              <w:rPr>
                <w:rStyle w:val="Hypertextovodkaz"/>
                <w:noProof/>
              </w:rPr>
              <w:t>Základní údaje k nabídce</w:t>
            </w:r>
            <w:r w:rsidR="00DC1564">
              <w:rPr>
                <w:noProof/>
                <w:webHidden/>
              </w:rPr>
              <w:tab/>
            </w:r>
            <w:r w:rsidR="00DC1564">
              <w:rPr>
                <w:noProof/>
                <w:webHidden/>
              </w:rPr>
              <w:fldChar w:fldCharType="begin"/>
            </w:r>
            <w:r w:rsidR="00DC1564">
              <w:rPr>
                <w:noProof/>
                <w:webHidden/>
              </w:rPr>
              <w:instrText xml:space="preserve"> PAGEREF _Toc225161523 \h </w:instrText>
            </w:r>
            <w:r w:rsidR="00DC1564">
              <w:rPr>
                <w:noProof/>
                <w:webHidden/>
              </w:rPr>
            </w:r>
            <w:r w:rsidR="00DC1564">
              <w:rPr>
                <w:noProof/>
                <w:webHidden/>
              </w:rPr>
              <w:fldChar w:fldCharType="separate"/>
            </w:r>
            <w:r w:rsidR="00DC1564">
              <w:rPr>
                <w:noProof/>
                <w:webHidden/>
              </w:rPr>
              <w:t>2</w:t>
            </w:r>
            <w:r w:rsidR="00DC1564">
              <w:rPr>
                <w:noProof/>
                <w:webHidden/>
              </w:rPr>
              <w:fldChar w:fldCharType="end"/>
            </w:r>
          </w:hyperlink>
        </w:p>
        <w:p w14:paraId="7FF4D4E8" w14:textId="4EE5D690" w:rsidR="00DC1564" w:rsidRDefault="00DC156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161524" w:history="1">
            <w:r w:rsidRPr="00E10E43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10E43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_Toc225161524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8D1C6" w14:textId="5E2DA7E8" w:rsidR="00DC1564" w:rsidRDefault="00DC156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161525" w:history="1">
            <w:r w:rsidRPr="00E10E43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10E43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_Toc225161525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B47EC1" w14:textId="50058D1E" w:rsidR="00DC1564" w:rsidRDefault="00DC156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161526" w:history="1">
            <w:r w:rsidRPr="00E10E43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10E43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_Toc225161526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FAC9F" w14:textId="24904A9C" w:rsidR="00DC1564" w:rsidRDefault="00DC156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161527" w:history="1">
            <w:r w:rsidRPr="00E10E43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10E43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_Toc225161527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E2900" w14:textId="466214A9" w:rsidR="00DC1564" w:rsidRDefault="00DC1564" w:rsidP="00DC1564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161528" w:history="1">
            <w:r w:rsidRPr="00E10E43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10E43">
              <w:rPr>
                <w:rStyle w:val="Hypertextovodkaz"/>
                <w:noProof/>
              </w:rPr>
              <w:t>Čestné</w:t>
            </w:r>
            <w:r w:rsidRPr="00E10E43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_Toc225161528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7CBA6" w14:textId="39AD04E0" w:rsidR="00DC1564" w:rsidRDefault="00DC156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161529" w:history="1">
            <w:r w:rsidRPr="00E10E43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10E43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_Toc225161529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0C99D0" w14:textId="5F74F497" w:rsidR="00DC1564" w:rsidRDefault="00DC156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161530" w:history="1">
            <w:r w:rsidRPr="00E10E43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10E43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_Toc225161530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047599CE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5161523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7A989F33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DC1564">
        <w:t xml:space="preserve">jako </w:t>
      </w:r>
      <w:r w:rsidR="000128D4" w:rsidRPr="00DC1564">
        <w:rPr>
          <w:rFonts w:eastAsia="Times New Roman" w:cs="Times New Roman"/>
          <w:lang w:eastAsia="cs-CZ"/>
        </w:rPr>
        <w:t>podlimitní sektorovou veřejnou zakázku</w:t>
      </w:r>
      <w:r w:rsidRPr="00DC1564">
        <w:t>, jsou pravdivé</w:t>
      </w:r>
      <w:r w:rsidR="009771C9" w:rsidRPr="00DC1564">
        <w:t>, úplné a odpovídají skutečnosti</w:t>
      </w:r>
      <w:r w:rsidRPr="00DC1564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6D09F2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6D09F2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5161524"/>
      <w:r>
        <w:lastRenderedPageBreak/>
        <w:t>Ceník</w:t>
      </w:r>
      <w:bookmarkEnd w:id="1"/>
    </w:p>
    <w:p w14:paraId="3E5E9B0F" w14:textId="7B47CA4A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="00476FCF">
        <w:rPr>
          <w:rStyle w:val="Siln"/>
          <w:b w:val="0"/>
          <w:bCs w:val="0"/>
        </w:rPr>
        <w:t>P</w:t>
      </w:r>
      <w:r w:rsidRPr="002072A0">
        <w:rPr>
          <w:rStyle w:val="Siln"/>
          <w:b w:val="0"/>
          <w:bCs w:val="0"/>
        </w:rPr>
        <w:t xml:space="preserve">říloha č. </w:t>
      </w:r>
      <w:r w:rsidR="00476FCF">
        <w:rPr>
          <w:rStyle w:val="Siln"/>
          <w:b w:val="0"/>
          <w:bCs w:val="0"/>
        </w:rPr>
        <w:t>2</w:t>
      </w:r>
      <w:r w:rsidRPr="002072A0">
        <w:rPr>
          <w:rStyle w:val="Siln"/>
          <w:b w:val="0"/>
          <w:bCs w:val="0"/>
        </w:rPr>
        <w:t xml:space="preserve"> </w:t>
      </w:r>
      <w:r>
        <w:rPr>
          <w:rStyle w:val="Siln"/>
          <w:b w:val="0"/>
          <w:bCs w:val="0"/>
        </w:rPr>
        <w:t>(</w:t>
      </w:r>
      <w:r w:rsidRPr="002072A0">
        <w:rPr>
          <w:rStyle w:val="Siln"/>
          <w:b w:val="0"/>
          <w:bCs w:val="0"/>
          <w:i/>
          <w:iCs/>
        </w:rPr>
        <w:t xml:space="preserve">budoucí </w:t>
      </w:r>
      <w:r w:rsidR="00476FCF">
        <w:rPr>
          <w:rStyle w:val="Siln"/>
          <w:b w:val="0"/>
          <w:bCs w:val="0"/>
          <w:i/>
          <w:iCs/>
        </w:rPr>
        <w:t>P</w:t>
      </w:r>
      <w:r w:rsidRPr="00476FCF">
        <w:rPr>
          <w:rStyle w:val="Siln"/>
          <w:b w:val="0"/>
          <w:bCs w:val="0"/>
          <w:i/>
          <w:iCs/>
        </w:rPr>
        <w:t xml:space="preserve">říloha č. </w:t>
      </w:r>
      <w:r w:rsidR="00476FCF" w:rsidRPr="00476FCF">
        <w:rPr>
          <w:rStyle w:val="Siln"/>
          <w:b w:val="0"/>
          <w:bCs w:val="0"/>
          <w:i/>
          <w:iCs/>
        </w:rPr>
        <w:t>3</w:t>
      </w:r>
      <w:r w:rsidRPr="00476FCF">
        <w:rPr>
          <w:rStyle w:val="Siln"/>
          <w:b w:val="0"/>
          <w:bCs w:val="0"/>
          <w:i/>
          <w:iCs/>
        </w:rPr>
        <w:t xml:space="preserve"> </w:t>
      </w:r>
      <w:r w:rsidR="001E0266" w:rsidRPr="00476FCF">
        <w:rPr>
          <w:rStyle w:val="Siln"/>
          <w:b w:val="0"/>
          <w:bCs w:val="0"/>
          <w:i/>
          <w:iCs/>
        </w:rPr>
        <w:t>Závazného vzoru rámcové dohody</w:t>
      </w:r>
      <w:r w:rsidRPr="00476FCF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5161525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5161526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E1BDF0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 xml:space="preserve">. § 2 odst. 1 písm. c) Zákona </w:t>
      </w:r>
      <w:r w:rsidR="009832EE">
        <w:br/>
      </w:r>
      <w:r w:rsidRPr="00A327CB">
        <w:t>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5161527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5161528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25161529"/>
      <w:r w:rsidRPr="00E85D44">
        <w:t>Čestné prohlášení o splnění technické kvalifikace</w:t>
      </w:r>
      <w:bookmarkEnd w:id="6"/>
    </w:p>
    <w:p w14:paraId="71002640" w14:textId="49488DE5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alespoň </w:t>
      </w:r>
      <w:r w:rsidR="00DC1564" w:rsidRPr="00DC1564">
        <w:rPr>
          <w:lang w:eastAsia="cs-CZ"/>
        </w:rPr>
        <w:t>5</w:t>
      </w:r>
      <w:r w:rsidR="00E85D44" w:rsidRPr="00DC1564">
        <w:rPr>
          <w:lang w:eastAsia="cs-CZ"/>
        </w:rPr>
        <w:t xml:space="preserve"> významných služeb definovaných v čl. </w:t>
      </w:r>
      <w:r w:rsidR="00DC1564" w:rsidRPr="00DC1564">
        <w:rPr>
          <w:lang w:eastAsia="cs-CZ"/>
        </w:rPr>
        <w:t>9.5.1.</w:t>
      </w:r>
      <w:r w:rsidR="00E85D44" w:rsidRPr="00DC1564">
        <w:rPr>
          <w:lang w:eastAsia="cs-CZ"/>
        </w:rPr>
        <w:t xml:space="preserve"> </w:t>
      </w:r>
      <w:r w:rsidR="00B87D91" w:rsidRPr="00DC1564">
        <w:rPr>
          <w:lang w:eastAsia="cs-CZ"/>
        </w:rPr>
        <w:t>V</w:t>
      </w:r>
      <w:r w:rsidR="00E85D44" w:rsidRPr="00DC1564">
        <w:rPr>
          <w:lang w:eastAsia="cs-CZ"/>
        </w:rPr>
        <w:t xml:space="preserve">ýzvy k podání nabídky za každou hodnotě </w:t>
      </w:r>
      <w:r w:rsidR="00DC1564" w:rsidRPr="00DC1564">
        <w:rPr>
          <w:lang w:eastAsia="cs-CZ"/>
        </w:rPr>
        <w:t>200 000,-</w:t>
      </w:r>
      <w:r w:rsidR="00E85D44" w:rsidRPr="00DC1564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60809223" w:rsidR="00E85D44" w:rsidRDefault="00E85D44" w:rsidP="00DC1564">
            <w:pPr>
              <w:suppressAutoHyphens/>
              <w:spacing w:line="216" w:lineRule="auto"/>
              <w:jc w:val="left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 </w:t>
            </w:r>
          </w:p>
          <w:p w14:paraId="4EC0700A" w14:textId="20F9BEB4" w:rsidR="00E85D44" w:rsidRDefault="00E85D44" w:rsidP="00DC1564">
            <w:pPr>
              <w:suppressAutoHyphens/>
              <w:spacing w:line="216" w:lineRule="auto"/>
              <w:jc w:val="left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3F733656" w:rsidR="00E85D44" w:rsidRPr="00471B29" w:rsidRDefault="00E85D44" w:rsidP="00DC1564">
            <w:pPr>
              <w:suppressAutoHyphens/>
              <w:spacing w:line="21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DC1564">
            <w:pPr>
              <w:suppressAutoHyphens/>
              <w:spacing w:line="21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28E6C930" w:rsidR="00E85D44" w:rsidRPr="00471B29" w:rsidRDefault="00E85D44" w:rsidP="00DC1564">
            <w:pPr>
              <w:suppressAutoHyphens/>
              <w:spacing w:line="21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DC1564">
            <w:pPr>
              <w:suppressAutoHyphens/>
              <w:spacing w:line="216" w:lineRule="auto"/>
              <w:jc w:val="left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DC1564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DC1564" w14:paraId="512F831A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16FE338" w14:textId="77777777" w:rsidR="00DC1564" w:rsidRDefault="00DC156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C6C99B0" w14:textId="77777777" w:rsidR="00DC1564" w:rsidRDefault="00DC156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3D50AD36" w14:textId="77777777" w:rsidR="00DC1564" w:rsidRDefault="00DC156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B3E7" w14:textId="77777777" w:rsidR="00DC1564" w:rsidRDefault="00DC156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DC1564" w14:paraId="7299E33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877AEEC" w14:textId="77777777" w:rsidR="00DC1564" w:rsidRDefault="00DC156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627E6614" w14:textId="77777777" w:rsidR="00DC1564" w:rsidRDefault="00DC156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261EFF02" w14:textId="77777777" w:rsidR="00DC1564" w:rsidRDefault="00DC156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BF3B" w14:textId="77777777" w:rsidR="00DC1564" w:rsidRDefault="00DC156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DC1564" w14:paraId="4D341B47" w14:textId="77777777" w:rsidTr="00DC156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701F424B" w14:textId="77777777" w:rsidR="00DC1564" w:rsidRDefault="00DC156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A3F20BE" w14:textId="77777777" w:rsidR="00DC1564" w:rsidRDefault="00DC156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2D80FA2" w14:textId="77777777" w:rsidR="00DC1564" w:rsidRDefault="00DC156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5DCA860" w14:textId="77777777" w:rsidR="00DC1564" w:rsidRDefault="00DC156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E966E17" w14:textId="614A631A" w:rsidR="000128D4" w:rsidRPr="000128D4" w:rsidRDefault="000128D4" w:rsidP="00F44645">
      <w:pPr>
        <w:pStyle w:val="Nadpis2"/>
      </w:pPr>
      <w:bookmarkStart w:id="7" w:name="_Toc225161530"/>
      <w:r w:rsidRPr="000128D4">
        <w:t>Čestné prohlášení o ekonomické kvalifikaci</w:t>
      </w:r>
      <w:bookmarkEnd w:id="7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24E90DA5" w14:textId="5E489D22" w:rsidR="000128D4" w:rsidRPr="00DC1564" w:rsidRDefault="000128D4" w:rsidP="00471B29">
      <w:pPr>
        <w:rPr>
          <w:lang w:eastAsia="cs-CZ"/>
        </w:rPr>
      </w:pPr>
      <w:r w:rsidRPr="00DC1564">
        <w:rPr>
          <w:lang w:eastAsia="cs-CZ"/>
        </w:rPr>
        <w:t>minimální roční obrat dodavatele zjištěný podle zvláštních právních předpisů</w:t>
      </w:r>
      <w:r w:rsidRPr="00DC1564">
        <w:rPr>
          <w:vertAlign w:val="superscript"/>
          <w:lang w:eastAsia="cs-CZ"/>
        </w:rPr>
        <w:footnoteReference w:id="5"/>
      </w:r>
      <w:r w:rsidRPr="00DC1564">
        <w:rPr>
          <w:lang w:eastAsia="cs-CZ"/>
        </w:rPr>
        <w:t xml:space="preserve"> dosahoval výše </w:t>
      </w:r>
      <w:r w:rsidR="00DC1564" w:rsidRPr="00DC1564">
        <w:rPr>
          <w:lang w:eastAsia="cs-CZ"/>
        </w:rPr>
        <w:t>300 000</w:t>
      </w:r>
      <w:r w:rsidRPr="00DC1564">
        <w:rPr>
          <w:lang w:eastAsia="cs-CZ"/>
        </w:rPr>
        <w:t xml:space="preserve">,-Kč bez DPH za každé ze tří uzavřených, bezprostředně předcházejících účetních období, jestliže účastník vznikl později, tak za všechna uzavřená účetní období od svého vzniku, </w:t>
      </w:r>
      <w:r w:rsidR="009832EE">
        <w:rPr>
          <w:lang w:eastAsia="cs-CZ"/>
        </w:rPr>
        <w:br/>
      </w:r>
      <w:r w:rsidRPr="00DC1564">
        <w:rPr>
          <w:lang w:eastAsia="cs-CZ"/>
        </w:rPr>
        <w:t xml:space="preserve">a účastník tedy </w:t>
      </w:r>
    </w:p>
    <w:p w14:paraId="11182C8D" w14:textId="77777777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6771CC6D" w14:textId="77777777" w:rsidR="000128D4" w:rsidRDefault="000128D4" w:rsidP="00471B29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908"/>
        <w:gridCol w:w="1985"/>
        <w:gridCol w:w="2036"/>
      </w:tblGrid>
      <w:tr w:rsidR="000128D4" w14:paraId="64E2B933" w14:textId="77777777" w:rsidTr="009832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7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0128D4" w:rsidRPr="009832EE" w:rsidRDefault="000128D4" w:rsidP="00471B29">
            <w:pPr>
              <w:rPr>
                <w:lang w:eastAsia="cs-CZ"/>
              </w:rPr>
            </w:pPr>
            <w:r w:rsidRPr="009832EE">
              <w:rPr>
                <w:lang w:eastAsia="cs-CZ"/>
              </w:rPr>
              <w:t>Uzavřené účetní období</w:t>
            </w:r>
          </w:p>
        </w:tc>
        <w:tc>
          <w:tcPr>
            <w:tcW w:w="19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16A5B4CA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7646A488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036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2029615D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  <w:tr w:rsidR="000128D4" w14:paraId="091181B9" w14:textId="77777777" w:rsidTr="009832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77777777" w:rsidR="000128D4" w:rsidRPr="009832EE" w:rsidRDefault="000128D4" w:rsidP="00471B29">
            <w:pPr>
              <w:rPr>
                <w:lang w:eastAsia="cs-CZ"/>
              </w:rPr>
            </w:pPr>
            <w:r w:rsidRPr="009832EE">
              <w:rPr>
                <w:lang w:eastAsia="cs-CZ"/>
              </w:rPr>
              <w:t>Dosažený roční obrat dodavatele / s ohledem na předmět veřejné zakázky v tis. Kč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</w:tr>
    </w:tbl>
    <w:p w14:paraId="67A774CC" w14:textId="61E5439E" w:rsidR="002126E7" w:rsidRDefault="000128D4" w:rsidP="00F0533E">
      <w:pPr>
        <w:rPr>
          <w:highlight w:val="green"/>
        </w:rPr>
      </w:pPr>
      <w:r>
        <w:rPr>
          <w:rFonts w:eastAsia="Times New Roman" w:cs="Times New Roman"/>
          <w:lang w:eastAsia="cs-CZ"/>
        </w:rPr>
        <w:t xml:space="preserve"> </w:t>
      </w:r>
      <w:r w:rsidR="002126E7">
        <w:rPr>
          <w:highlight w:val="green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38815" w14:textId="77777777" w:rsidR="006D09F2" w:rsidRDefault="006D09F2" w:rsidP="00962258">
      <w:pPr>
        <w:spacing w:after="0" w:line="240" w:lineRule="auto"/>
      </w:pPr>
      <w:r>
        <w:separator/>
      </w:r>
    </w:p>
  </w:endnote>
  <w:endnote w:type="continuationSeparator" w:id="0">
    <w:p w14:paraId="5AEDA30E" w14:textId="77777777" w:rsidR="006D09F2" w:rsidRDefault="006D09F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8C09A" w14:textId="77777777" w:rsidR="006D09F2" w:rsidRDefault="006D09F2" w:rsidP="00962258">
      <w:pPr>
        <w:spacing w:after="0" w:line="240" w:lineRule="auto"/>
      </w:pPr>
      <w:r>
        <w:separator/>
      </w:r>
    </w:p>
  </w:footnote>
  <w:footnote w:type="continuationSeparator" w:id="0">
    <w:p w14:paraId="0358DE63" w14:textId="77777777" w:rsidR="006D09F2" w:rsidRDefault="006D09F2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830073D" w14:textId="77777777" w:rsidR="00A327CB" w:rsidRDefault="00A327CB" w:rsidP="000128D4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4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3E4CE0"/>
    <w:rsid w:val="00427650"/>
    <w:rsid w:val="00441430"/>
    <w:rsid w:val="00450F07"/>
    <w:rsid w:val="00453CD3"/>
    <w:rsid w:val="00460660"/>
    <w:rsid w:val="00471B29"/>
    <w:rsid w:val="00476FCF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09F2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E6CE7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2EE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234A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65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A2996"/>
    <w:rsid w:val="00DC1564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015D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10</Pages>
  <Words>1370</Words>
  <Characters>8086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40</cp:revision>
  <cp:lastPrinted>2023-10-05T09:40:00Z</cp:lastPrinted>
  <dcterms:created xsi:type="dcterms:W3CDTF">2023-08-21T11:49:00Z</dcterms:created>
  <dcterms:modified xsi:type="dcterms:W3CDTF">2026-05-22T12:59:00Z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